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0570006C" w14:textId="77777777" w:rsidR="002A53DE" w:rsidRDefault="002A53DE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4284ABB4" w:rsidR="004E4ED0" w:rsidRPr="002F3BE0" w:rsidRDefault="008B4772" w:rsidP="00C26CDB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13365-2026 – </w:t>
            </w:r>
            <w:r w:rsidR="00873A10" w:rsidRPr="00873A10">
              <w:rPr>
                <w:b/>
                <w:bCs w:val="0"/>
              </w:rPr>
              <w:t>Erneuerung der Rollbildwand im großen Hörsaal Campus Jahnallee</w:t>
            </w: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A914EB">
      <w:pPr>
        <w:pStyle w:val="Titel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A914EB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7"/>
        <w:gridCol w:w="3797"/>
        <w:gridCol w:w="1101"/>
        <w:gridCol w:w="1725"/>
        <w:gridCol w:w="1814"/>
      </w:tblGrid>
      <w:tr w:rsidR="00C336B6" w:rsidRPr="00864BA7" w14:paraId="5AF1BF48" w14:textId="77777777" w:rsidTr="008B4772">
        <w:tc>
          <w:tcPr>
            <w:tcW w:w="767" w:type="dxa"/>
            <w:vAlign w:val="center"/>
          </w:tcPr>
          <w:p w14:paraId="27C74279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3797" w:type="dxa"/>
            <w:vAlign w:val="center"/>
          </w:tcPr>
          <w:p w14:paraId="224DF101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1101" w:type="dxa"/>
            <w:vAlign w:val="center"/>
          </w:tcPr>
          <w:p w14:paraId="23236D0F" w14:textId="562DAC0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725" w:type="dxa"/>
            <w:vAlign w:val="center"/>
          </w:tcPr>
          <w:p w14:paraId="211BAD0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Preis je Einheit</w:t>
            </w:r>
          </w:p>
          <w:p w14:paraId="41090A0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zzgl.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</w:p>
          <w:p w14:paraId="3DCA5B9C" w14:textId="0A4FE82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  <w:tc>
          <w:tcPr>
            <w:tcW w:w="1814" w:type="dxa"/>
            <w:vAlign w:val="center"/>
          </w:tcPr>
          <w:p w14:paraId="172936A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7825B4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zzgl.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</w:p>
          <w:p w14:paraId="232198DB" w14:textId="3EF568B2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C336B6" w:rsidRPr="00864BA7" w14:paraId="452152C2" w14:textId="77777777" w:rsidTr="008B4772">
        <w:trPr>
          <w:trHeight w:val="397"/>
        </w:trPr>
        <w:tc>
          <w:tcPr>
            <w:tcW w:w="767" w:type="dxa"/>
            <w:vAlign w:val="center"/>
          </w:tcPr>
          <w:p w14:paraId="07441011" w14:textId="03652E46" w:rsidR="00C336B6" w:rsidRPr="00864BA7" w:rsidRDefault="008B4772" w:rsidP="00A914EB">
            <w:r>
              <w:t>01</w:t>
            </w:r>
          </w:p>
        </w:tc>
        <w:tc>
          <w:tcPr>
            <w:tcW w:w="3797" w:type="dxa"/>
            <w:vAlign w:val="center"/>
          </w:tcPr>
          <w:p w14:paraId="592906A9" w14:textId="3AD56AC8" w:rsidR="00C336B6" w:rsidRPr="00864BA7" w:rsidRDefault="008B4772" w:rsidP="00873A10">
            <w:r>
              <w:t xml:space="preserve">Pauschalangebot für die Erneuerung der </w:t>
            </w:r>
            <w:r w:rsidR="00873A10">
              <w:t>Rollb</w:t>
            </w:r>
            <w:r>
              <w:t>ildwand gemäß den Vergabeunterlagen zum Verfahren 13365-2026, einschließlich aller darin genannten Leistungen.</w:t>
            </w:r>
          </w:p>
        </w:tc>
        <w:tc>
          <w:tcPr>
            <w:tcW w:w="1101" w:type="dxa"/>
            <w:vAlign w:val="center"/>
          </w:tcPr>
          <w:p w14:paraId="1076F5B2" w14:textId="711AA837" w:rsidR="008B4772" w:rsidRDefault="008B4772" w:rsidP="008B4772">
            <w:pPr>
              <w:jc w:val="center"/>
            </w:pPr>
            <w:r>
              <w:t>1</w:t>
            </w:r>
          </w:p>
          <w:p w14:paraId="15F15ADD" w14:textId="066523CA" w:rsidR="00C336B6" w:rsidRPr="00864BA7" w:rsidRDefault="008B4772" w:rsidP="008B4772">
            <w:pPr>
              <w:jc w:val="center"/>
            </w:pPr>
            <w:r>
              <w:t>pauschal</w:t>
            </w:r>
          </w:p>
        </w:tc>
        <w:tc>
          <w:tcPr>
            <w:tcW w:w="1725" w:type="dxa"/>
            <w:vAlign w:val="center"/>
          </w:tcPr>
          <w:p w14:paraId="67377F1D" w14:textId="66E4F93A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14" w:type="dxa"/>
            <w:vAlign w:val="center"/>
          </w:tcPr>
          <w:p w14:paraId="57146987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4BA21D67" w14:textId="77777777" w:rsidTr="008B4772">
        <w:trPr>
          <w:trHeight w:val="397"/>
        </w:trPr>
        <w:tc>
          <w:tcPr>
            <w:tcW w:w="7390" w:type="dxa"/>
            <w:gridSpan w:val="4"/>
            <w:vAlign w:val="center"/>
          </w:tcPr>
          <w:p w14:paraId="79D5828D" w14:textId="3935E42E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Angebotssumme, zzgl.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</w:p>
        </w:tc>
        <w:tc>
          <w:tcPr>
            <w:tcW w:w="1814" w:type="dxa"/>
            <w:vAlign w:val="center"/>
          </w:tcPr>
          <w:p w14:paraId="0EFE44CD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8B4772">
        <w:trPr>
          <w:trHeight w:val="397"/>
        </w:trPr>
        <w:tc>
          <w:tcPr>
            <w:tcW w:w="7390" w:type="dxa"/>
            <w:gridSpan w:val="4"/>
            <w:vAlign w:val="center"/>
          </w:tcPr>
          <w:p w14:paraId="254EC359" w14:textId="4CDA013B" w:rsidR="00C336B6" w:rsidRPr="00A914EB" w:rsidRDefault="00C336B6" w:rsidP="00A914EB">
            <w:proofErr w:type="spellStart"/>
            <w:r w:rsidRPr="00A914EB">
              <w:t>USt</w:t>
            </w:r>
            <w:proofErr w:type="spellEnd"/>
            <w:r w:rsidRPr="00A914EB">
              <w:t>. Betrag</w:t>
            </w:r>
          </w:p>
        </w:tc>
        <w:tc>
          <w:tcPr>
            <w:tcW w:w="1814" w:type="dxa"/>
            <w:vAlign w:val="center"/>
          </w:tcPr>
          <w:p w14:paraId="59A8F962" w14:textId="1BD211AC" w:rsidR="00C336B6" w:rsidRPr="004B79FD" w:rsidRDefault="004B79FD" w:rsidP="00A914EB"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8B4772">
        <w:trPr>
          <w:trHeight w:val="397"/>
        </w:trPr>
        <w:tc>
          <w:tcPr>
            <w:tcW w:w="7390" w:type="dxa"/>
            <w:gridSpan w:val="4"/>
            <w:vAlign w:val="center"/>
          </w:tcPr>
          <w:p w14:paraId="790E8E89" w14:textId="637F8F2D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Angebotssumme, inkl.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</w:p>
        </w:tc>
        <w:tc>
          <w:tcPr>
            <w:tcW w:w="1814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47E35CFA" w14:textId="7C91C6D3" w:rsidR="00C336B6" w:rsidRDefault="00C336B6" w:rsidP="00A914EB">
      <w:r>
        <w:t>Zahlungsfrist 30 Tage netto.</w:t>
      </w:r>
    </w:p>
    <w:p w14:paraId="7F8580DD" w14:textId="77777777" w:rsidR="00C336B6" w:rsidRDefault="00C336B6" w:rsidP="00A914EB">
      <w:r>
        <w:br w:type="page"/>
      </w:r>
    </w:p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lastRenderedPageBreak/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 xml:space="preserve">, inkl. </w:t>
            </w:r>
            <w:proofErr w:type="spellStart"/>
            <w:r w:rsidR="00C336B6">
              <w:t>USt</w:t>
            </w:r>
            <w:proofErr w:type="spellEnd"/>
            <w:r w:rsidR="00C336B6">
              <w:t>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56D00B66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946442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946442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946442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946442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0EC071B" w14:textId="77777777" w:rsidR="00A914EB" w:rsidRDefault="00A914EB" w:rsidP="00A914EB">
      <w:r>
        <w:br w:type="page"/>
      </w:r>
    </w:p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946442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946442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946442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359F52" w14:textId="307E205D" w:rsidR="008A1450" w:rsidRDefault="008A1450" w:rsidP="00A914EB">
      <w:pPr>
        <w:pStyle w:val="berschrift2"/>
      </w:pPr>
      <w:r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lastRenderedPageBreak/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8B4772">
        <w:trPr>
          <w:trHeight w:val="1480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4CDF0123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 xml:space="preserve">, ist das Angebotsschreiben hier </w:t>
            </w:r>
            <w:r w:rsidR="008B4772">
              <w:rPr>
                <w:sz w:val="20"/>
                <w:szCs w:val="20"/>
              </w:rPr>
              <w:t xml:space="preserve">handschriftlich </w:t>
            </w:r>
            <w:r w:rsidRPr="00B318E8">
              <w:rPr>
                <w:sz w:val="20"/>
                <w:szCs w:val="20"/>
              </w:rPr>
              <w:t>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2F3BE0">
                      <w:fldChar w:fldCharType="begin"/>
                    </w:r>
                    <w:r w:rsidR="002F3BE0">
                      <w:instrText>NUMPAGES  \* Arabic  \* MERGEFORMAT</w:instrText>
                    </w:r>
                    <w:r w:rsidR="002F3BE0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2F3BE0">
                      <w:rPr>
                        <w:noProof/>
                      </w:rPr>
                      <w:fldChar w:fldCharType="end"/>
                    </w:r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2F3BE0">
                      <w:fldChar w:fldCharType="begin"/>
                    </w:r>
                    <w:r w:rsidR="002F3BE0">
                      <w:instrText>NUMPAGES  \* Arabic  \* MERGEFORMAT</w:instrText>
                    </w:r>
                    <w:r w:rsidR="002F3BE0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2F3BE0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Pr="00B2653D" w:rsidRDefault="0041299D" w:rsidP="0063359B">
    <w:pPr>
      <w:rPr>
        <w:sz w:val="21"/>
        <w:szCs w:val="21"/>
      </w:rPr>
    </w:pPr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B2653D" w:rsidRDefault="0041299D" w:rsidP="006C0EA7">
    <w:pPr>
      <w:rPr>
        <w:sz w:val="18"/>
        <w:szCs w:val="14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r w:rsidR="002F3BE0">
                      <w:fldChar w:fldCharType="begin"/>
                    </w:r>
                    <w:r w:rsidR="002F3BE0">
                      <w:instrText>NUMPAGES  \* Arabic  \* MERGEFORMAT</w:instrText>
                    </w:r>
                    <w:r w:rsidR="002F3BE0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2F3BE0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41DBF6A7" w14:textId="12D4015D" w:rsidR="0063359B" w:rsidRDefault="000F4DB3" w:rsidP="00B2653D">
      <w:pPr>
        <w:pStyle w:val="Funotentext"/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</w:t>
      </w:r>
      <w:proofErr w:type="spellStart"/>
      <w:r w:rsidRPr="00B318E8">
        <w:rPr>
          <w:sz w:val="18"/>
          <w:szCs w:val="18"/>
        </w:rPr>
        <w:t>UVgO</w:t>
      </w:r>
      <w:proofErr w:type="spellEnd"/>
      <w:r w:rsidRPr="00B318E8">
        <w:rPr>
          <w:sz w:val="18"/>
          <w:szCs w:val="18"/>
        </w:rPr>
        <w:t xml:space="preserve"> / § 6 </w:t>
      </w:r>
      <w:proofErr w:type="spellStart"/>
      <w:r w:rsidRPr="00B318E8">
        <w:rPr>
          <w:sz w:val="18"/>
          <w:szCs w:val="18"/>
        </w:rPr>
        <w:t>SächsVergabeG</w:t>
      </w:r>
      <w:proofErr w:type="spellEnd"/>
      <w:r w:rsidRPr="00B318E8">
        <w:rPr>
          <w:sz w:val="18"/>
          <w:szCs w:val="18"/>
        </w:rPr>
        <w:t>). Im Rahmen der Eignungsprüfung kann der Auftraggeber die Ersetzung des Unterauftragnehmers verlangen.</w:t>
      </w:r>
    </w:p>
  </w:footnote>
  <w:footnote w:id="3">
    <w:p w14:paraId="051A0E40" w14:textId="6A45008F" w:rsidR="0063359B" w:rsidRPr="00B2653D" w:rsidRDefault="000F4DB3" w:rsidP="00B2653D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316592">
    <w:abstractNumId w:val="3"/>
  </w:num>
  <w:num w:numId="2" w16cid:durableId="1378435717">
    <w:abstractNumId w:val="1"/>
  </w:num>
  <w:num w:numId="3" w16cid:durableId="2023583739">
    <w:abstractNumId w:val="0"/>
  </w:num>
  <w:num w:numId="4" w16cid:durableId="1473450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zxznlp3U91l0PSh8ZfhYyB0xDscqIGsR5ZX5+7yLw+8WJOxYDpwLfnahZIIVOHUSlTkPoapE9BUt6NTDKvMusA==" w:salt="PE+BMhxE0wLBywHrwfWBXQ=="/>
  <w:defaultTabStop w:val="708"/>
  <w:hyphenationZone w:val="425"/>
  <w:doNotHyphenateCaps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5609B"/>
    <w:rsid w:val="00062BA4"/>
    <w:rsid w:val="00064AAF"/>
    <w:rsid w:val="000856D0"/>
    <w:rsid w:val="000D1543"/>
    <w:rsid w:val="000E6AAE"/>
    <w:rsid w:val="000F4DB3"/>
    <w:rsid w:val="00145714"/>
    <w:rsid w:val="001548D3"/>
    <w:rsid w:val="001578D4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220A47"/>
    <w:rsid w:val="00232262"/>
    <w:rsid w:val="002371EA"/>
    <w:rsid w:val="00276151"/>
    <w:rsid w:val="002A53DE"/>
    <w:rsid w:val="002F3BE0"/>
    <w:rsid w:val="00311A69"/>
    <w:rsid w:val="0032202F"/>
    <w:rsid w:val="00330753"/>
    <w:rsid w:val="00347CEA"/>
    <w:rsid w:val="0035314A"/>
    <w:rsid w:val="00371A77"/>
    <w:rsid w:val="003B7EC2"/>
    <w:rsid w:val="003C6215"/>
    <w:rsid w:val="003E249E"/>
    <w:rsid w:val="003F7F7B"/>
    <w:rsid w:val="004047C8"/>
    <w:rsid w:val="0041299D"/>
    <w:rsid w:val="00437253"/>
    <w:rsid w:val="00441705"/>
    <w:rsid w:val="004466AA"/>
    <w:rsid w:val="004601F2"/>
    <w:rsid w:val="004A5A27"/>
    <w:rsid w:val="004B79FD"/>
    <w:rsid w:val="004C155F"/>
    <w:rsid w:val="004E4ED0"/>
    <w:rsid w:val="0052558B"/>
    <w:rsid w:val="005338F4"/>
    <w:rsid w:val="00553F79"/>
    <w:rsid w:val="00563932"/>
    <w:rsid w:val="005806DC"/>
    <w:rsid w:val="005A3597"/>
    <w:rsid w:val="005A3DF4"/>
    <w:rsid w:val="005A6E3C"/>
    <w:rsid w:val="005B0E33"/>
    <w:rsid w:val="005C0641"/>
    <w:rsid w:val="005C68C9"/>
    <w:rsid w:val="005E028E"/>
    <w:rsid w:val="0063344F"/>
    <w:rsid w:val="0063359B"/>
    <w:rsid w:val="00640DBD"/>
    <w:rsid w:val="006425EA"/>
    <w:rsid w:val="006620F9"/>
    <w:rsid w:val="006B3C66"/>
    <w:rsid w:val="006C0EA7"/>
    <w:rsid w:val="006D5221"/>
    <w:rsid w:val="006F435A"/>
    <w:rsid w:val="007045DC"/>
    <w:rsid w:val="00717077"/>
    <w:rsid w:val="0072193A"/>
    <w:rsid w:val="00733554"/>
    <w:rsid w:val="007430AC"/>
    <w:rsid w:val="00767F9C"/>
    <w:rsid w:val="007A4579"/>
    <w:rsid w:val="007F1FBD"/>
    <w:rsid w:val="00820797"/>
    <w:rsid w:val="0083398E"/>
    <w:rsid w:val="008579F4"/>
    <w:rsid w:val="00864BA7"/>
    <w:rsid w:val="00873A10"/>
    <w:rsid w:val="00876460"/>
    <w:rsid w:val="008776A2"/>
    <w:rsid w:val="008A1450"/>
    <w:rsid w:val="008A72AB"/>
    <w:rsid w:val="008A7B02"/>
    <w:rsid w:val="008B4772"/>
    <w:rsid w:val="00904241"/>
    <w:rsid w:val="00936532"/>
    <w:rsid w:val="00940213"/>
    <w:rsid w:val="00946442"/>
    <w:rsid w:val="00957ACA"/>
    <w:rsid w:val="009927FC"/>
    <w:rsid w:val="009A142C"/>
    <w:rsid w:val="009D257D"/>
    <w:rsid w:val="009F6ACD"/>
    <w:rsid w:val="00A158D0"/>
    <w:rsid w:val="00A32922"/>
    <w:rsid w:val="00A3307C"/>
    <w:rsid w:val="00A429AC"/>
    <w:rsid w:val="00A55787"/>
    <w:rsid w:val="00A56015"/>
    <w:rsid w:val="00A64F0F"/>
    <w:rsid w:val="00A776E3"/>
    <w:rsid w:val="00A914EB"/>
    <w:rsid w:val="00AB7685"/>
    <w:rsid w:val="00AC6DC7"/>
    <w:rsid w:val="00AD07ED"/>
    <w:rsid w:val="00AE2589"/>
    <w:rsid w:val="00B023D1"/>
    <w:rsid w:val="00B116A2"/>
    <w:rsid w:val="00B14A55"/>
    <w:rsid w:val="00B2653D"/>
    <w:rsid w:val="00B27958"/>
    <w:rsid w:val="00B318E8"/>
    <w:rsid w:val="00B32DC5"/>
    <w:rsid w:val="00B56EA7"/>
    <w:rsid w:val="00B85885"/>
    <w:rsid w:val="00B90CC4"/>
    <w:rsid w:val="00BA78C2"/>
    <w:rsid w:val="00BB43F9"/>
    <w:rsid w:val="00BC7F33"/>
    <w:rsid w:val="00BD1568"/>
    <w:rsid w:val="00BD71B1"/>
    <w:rsid w:val="00C072DF"/>
    <w:rsid w:val="00C140F9"/>
    <w:rsid w:val="00C26CDB"/>
    <w:rsid w:val="00C27B99"/>
    <w:rsid w:val="00C336B6"/>
    <w:rsid w:val="00C4155F"/>
    <w:rsid w:val="00C43C56"/>
    <w:rsid w:val="00C67211"/>
    <w:rsid w:val="00C86364"/>
    <w:rsid w:val="00C86FC6"/>
    <w:rsid w:val="00CB0450"/>
    <w:rsid w:val="00CB2141"/>
    <w:rsid w:val="00CC02AD"/>
    <w:rsid w:val="00CC17D0"/>
    <w:rsid w:val="00CD5F47"/>
    <w:rsid w:val="00CE2F97"/>
    <w:rsid w:val="00CF1C1E"/>
    <w:rsid w:val="00CF583C"/>
    <w:rsid w:val="00CF60BE"/>
    <w:rsid w:val="00D12CFC"/>
    <w:rsid w:val="00D3489E"/>
    <w:rsid w:val="00D7393C"/>
    <w:rsid w:val="00D853A1"/>
    <w:rsid w:val="00D961CF"/>
    <w:rsid w:val="00DA3F88"/>
    <w:rsid w:val="00DD35DC"/>
    <w:rsid w:val="00DD6C87"/>
    <w:rsid w:val="00E114C4"/>
    <w:rsid w:val="00E35B2D"/>
    <w:rsid w:val="00E37377"/>
    <w:rsid w:val="00E77C91"/>
    <w:rsid w:val="00EA02D9"/>
    <w:rsid w:val="00EA07F6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2E90"/>
    <w:rsid w:val="00F95C8A"/>
    <w:rsid w:val="00F97808"/>
    <w:rsid w:val="00FA3736"/>
    <w:rsid w:val="00FA48DA"/>
    <w:rsid w:val="00FD7E60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F7EF6"/>
    <w:rsid w:val="001C0344"/>
    <w:rsid w:val="00586EE9"/>
    <w:rsid w:val="00717077"/>
    <w:rsid w:val="008124FB"/>
    <w:rsid w:val="009D257D"/>
    <w:rsid w:val="00A13152"/>
    <w:rsid w:val="00A20148"/>
    <w:rsid w:val="00B56EA7"/>
    <w:rsid w:val="00CE2F97"/>
    <w:rsid w:val="00CF1C1E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0148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655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 intern</vt:lpstr>
    </vt:vector>
  </TitlesOfParts>
  <Company>Universität Leipzig</Company>
  <LinksUpToDate>false</LinksUpToDate>
  <CharactersWithSpaces>5601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Frömmel, Sebastian</cp:lastModifiedBy>
  <cp:revision>14</cp:revision>
  <cp:lastPrinted>2003-01-22T14:27:00Z</cp:lastPrinted>
  <dcterms:created xsi:type="dcterms:W3CDTF">2025-03-13T08:40:00Z</dcterms:created>
  <dcterms:modified xsi:type="dcterms:W3CDTF">2026-05-06T10:16:00Z</dcterms:modified>
</cp:coreProperties>
</file>